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EEAE8" w14:textId="26521158" w:rsidR="00BA00AB" w:rsidRDefault="000419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BAYLY</w:t>
      </w:r>
      <w:r>
        <w:rPr>
          <w:rFonts w:cs="Times New Roman"/>
          <w:szCs w:val="24"/>
        </w:rPr>
        <w:t xml:space="preserve">       (fl.1494)</w:t>
      </w:r>
    </w:p>
    <w:p w14:paraId="2C5DFB99" w14:textId="7072F85D" w:rsidR="000419B0" w:rsidRDefault="000419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Widow.</w:t>
      </w:r>
    </w:p>
    <w:p w14:paraId="2695E973" w14:textId="77777777" w:rsidR="000419B0" w:rsidRDefault="000419B0" w:rsidP="009139A6">
      <w:pPr>
        <w:pStyle w:val="NoSpacing"/>
        <w:rPr>
          <w:rFonts w:cs="Times New Roman"/>
          <w:szCs w:val="24"/>
        </w:rPr>
      </w:pPr>
    </w:p>
    <w:p w14:paraId="39A74B11" w14:textId="77777777" w:rsidR="000419B0" w:rsidRDefault="000419B0" w:rsidP="009139A6">
      <w:pPr>
        <w:pStyle w:val="NoSpacing"/>
        <w:rPr>
          <w:rFonts w:cs="Times New Roman"/>
          <w:szCs w:val="24"/>
        </w:rPr>
      </w:pPr>
    </w:p>
    <w:p w14:paraId="721857ED" w14:textId="4F6A3452" w:rsidR="000419B0" w:rsidRDefault="000419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Oct.1494</w:t>
      </w:r>
      <w:r>
        <w:rPr>
          <w:rFonts w:cs="Times New Roman"/>
          <w:szCs w:val="24"/>
        </w:rPr>
        <w:tab/>
        <w:t>She made her Will.</w:t>
      </w:r>
    </w:p>
    <w:p w14:paraId="3FCEDFAD" w14:textId="0F826A3A" w:rsidR="000419B0" w:rsidRDefault="000419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11/10/245)</w:t>
      </w:r>
    </w:p>
    <w:p w14:paraId="29B4228D" w14:textId="77777777" w:rsidR="000419B0" w:rsidRDefault="000419B0" w:rsidP="009139A6">
      <w:pPr>
        <w:pStyle w:val="NoSpacing"/>
        <w:rPr>
          <w:rFonts w:cs="Times New Roman"/>
          <w:szCs w:val="24"/>
        </w:rPr>
      </w:pPr>
    </w:p>
    <w:p w14:paraId="192CAFC4" w14:textId="77777777" w:rsidR="000419B0" w:rsidRDefault="000419B0" w:rsidP="009139A6">
      <w:pPr>
        <w:pStyle w:val="NoSpacing"/>
        <w:rPr>
          <w:rFonts w:cs="Times New Roman"/>
          <w:szCs w:val="24"/>
        </w:rPr>
      </w:pPr>
    </w:p>
    <w:p w14:paraId="0C46C029" w14:textId="287474D6" w:rsidR="000419B0" w:rsidRPr="000419B0" w:rsidRDefault="000419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November 2023</w:t>
      </w:r>
    </w:p>
    <w:sectPr w:rsidR="000419B0" w:rsidRPr="000419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CED6" w14:textId="77777777" w:rsidR="000419B0" w:rsidRDefault="000419B0" w:rsidP="009139A6">
      <w:r>
        <w:separator/>
      </w:r>
    </w:p>
  </w:endnote>
  <w:endnote w:type="continuationSeparator" w:id="0">
    <w:p w14:paraId="1CDF3646" w14:textId="77777777" w:rsidR="000419B0" w:rsidRDefault="00041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32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6D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27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69D7F" w14:textId="77777777" w:rsidR="000419B0" w:rsidRDefault="000419B0" w:rsidP="009139A6">
      <w:r>
        <w:separator/>
      </w:r>
    </w:p>
  </w:footnote>
  <w:footnote w:type="continuationSeparator" w:id="0">
    <w:p w14:paraId="0A2FAE0B" w14:textId="77777777" w:rsidR="000419B0" w:rsidRDefault="00041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FBA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A93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A0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B0"/>
    <w:rsid w:val="000419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5E190"/>
  <w15:chartTrackingRefBased/>
  <w15:docId w15:val="{D2A9328D-EA10-4305-B924-E8382CA7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2023-11-20T08:33:00Z</dcterms:created>
  <dcterms:modified xsi:type="dcterms:W3CDTF">2023-11-20T08:35:00Z</dcterms:modified>
</cp:coreProperties>
</file>